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27BD3" w14:textId="77777777" w:rsidR="004C4DF8" w:rsidRPr="004C4DF8" w:rsidRDefault="004C4DF8" w:rsidP="00EE4E13">
      <w:pPr>
        <w:rPr>
          <w:rFonts w:cs="Arial"/>
          <w:b/>
          <w:bCs/>
          <w:snapToGrid/>
          <w:sz w:val="24"/>
          <w:szCs w:val="28"/>
        </w:rPr>
      </w:pPr>
      <w:r w:rsidRPr="004C4DF8">
        <w:rPr>
          <w:rFonts w:cs="Arial"/>
          <w:b/>
          <w:bCs/>
          <w:snapToGrid/>
          <w:sz w:val="24"/>
          <w:szCs w:val="28"/>
        </w:rPr>
        <w:t>Eigenerklärung zur Haftpflichtversicherung</w:t>
      </w:r>
    </w:p>
    <w:p w14:paraId="2F651DE7" w14:textId="77777777" w:rsidR="009D024F" w:rsidRDefault="009D024F" w:rsidP="00D54F0D">
      <w:pPr>
        <w:autoSpaceDE/>
        <w:autoSpaceDN/>
        <w:adjustRightInd/>
        <w:rPr>
          <w:rFonts w:cs="Arial"/>
          <w:snapToGrid/>
          <w:sz w:val="20"/>
          <w:szCs w:val="22"/>
        </w:rPr>
      </w:pPr>
    </w:p>
    <w:p w14:paraId="5538EEFF" w14:textId="77777777" w:rsidR="004C4DF8" w:rsidRPr="00FD4AAB" w:rsidRDefault="001744D9" w:rsidP="004C4DF8">
      <w:pPr>
        <w:autoSpaceDE/>
        <w:autoSpaceDN/>
        <w:adjustRightInd/>
        <w:rPr>
          <w:rFonts w:cs="Arial"/>
          <w:snapToGrid/>
          <w:szCs w:val="22"/>
        </w:rPr>
      </w:pPr>
      <w:r w:rsidRPr="00FD4AAB">
        <w:rPr>
          <w:rFonts w:cs="Arial"/>
          <w:snapToGrid/>
          <w:szCs w:val="22"/>
        </w:rPr>
        <w:t>Zur Ausschreibung</w:t>
      </w:r>
      <w:r w:rsidR="004C4DF8" w:rsidRPr="00FD4AAB">
        <w:rPr>
          <w:rFonts w:cs="Arial"/>
          <w:snapToGrid/>
          <w:szCs w:val="22"/>
        </w:rPr>
        <w:t xml:space="preserve">: </w:t>
      </w:r>
      <w:sdt>
        <w:sdtPr>
          <w:rPr>
            <w:rFonts w:cs="Arial"/>
            <w:bCs/>
            <w:szCs w:val="22"/>
            <w:lang w:eastAsia="en-US"/>
          </w:rPr>
          <w:id w:val="-1773772362"/>
          <w:placeholder>
            <w:docPart w:val="D00FA2ED0F4E4CF1B5D30D1D96C550EE"/>
          </w:placeholder>
          <w:text/>
        </w:sdtPr>
        <w:sdtEndPr/>
        <w:sdtContent>
          <w:r w:rsidR="00FD4AAB" w:rsidRPr="00FD4AAB">
            <w:rPr>
              <w:rFonts w:cs="Arial"/>
              <w:bCs/>
              <w:szCs w:val="22"/>
              <w:lang w:eastAsia="en-US"/>
            </w:rPr>
            <w:t>2026-230</w:t>
          </w:r>
          <w:r w:rsidR="00DF6F65" w:rsidRPr="00FD4AAB">
            <w:rPr>
              <w:rFonts w:cs="Arial"/>
              <w:bCs/>
              <w:szCs w:val="22"/>
              <w:lang w:eastAsia="en-US"/>
            </w:rPr>
            <w:t xml:space="preserve"> Inhaltliche Erstellung IBB Wohnu</w:t>
          </w:r>
          <w:r w:rsidR="00FD4AAB" w:rsidRPr="00FD4AAB">
            <w:rPr>
              <w:rFonts w:cs="Arial"/>
              <w:bCs/>
              <w:szCs w:val="22"/>
              <w:lang w:eastAsia="en-US"/>
            </w:rPr>
            <w:t>ngsmarktbericht und -barometer</w:t>
          </w:r>
        </w:sdtContent>
      </w:sdt>
    </w:p>
    <w:p w14:paraId="0435A2CD" w14:textId="77777777" w:rsidR="004C4DF8" w:rsidRPr="00FD4AAB" w:rsidRDefault="004C4DF8" w:rsidP="004C4DF8">
      <w:pPr>
        <w:autoSpaceDE/>
        <w:autoSpaceDN/>
        <w:adjustRightInd/>
        <w:rPr>
          <w:rFonts w:cs="Arial"/>
          <w:snapToGrid/>
          <w:szCs w:val="22"/>
        </w:rPr>
      </w:pPr>
    </w:p>
    <w:p w14:paraId="18B3571C" w14:textId="77777777" w:rsidR="004C4DF8" w:rsidRPr="00FD4AAB" w:rsidRDefault="004C4DF8" w:rsidP="004C4DF8">
      <w:pPr>
        <w:autoSpaceDE/>
        <w:autoSpaceDN/>
        <w:adjustRightInd/>
        <w:rPr>
          <w:rFonts w:cs="Arial"/>
          <w:snapToGrid/>
          <w:szCs w:val="22"/>
        </w:rPr>
      </w:pPr>
    </w:p>
    <w:p w14:paraId="33218F56" w14:textId="77777777" w:rsidR="004C4DF8" w:rsidRPr="00FD4AAB" w:rsidRDefault="004C4DF8" w:rsidP="004C4DF8">
      <w:pPr>
        <w:autoSpaceDE/>
        <w:autoSpaceDN/>
        <w:adjustRightInd/>
        <w:rPr>
          <w:rFonts w:cs="Arial"/>
          <w:snapToGrid/>
          <w:szCs w:val="22"/>
        </w:rPr>
      </w:pPr>
    </w:p>
    <w:p w14:paraId="298498A1" w14:textId="77777777" w:rsidR="004C4DF8" w:rsidRPr="00FD4AAB" w:rsidRDefault="004C4DF8" w:rsidP="004C4DF8">
      <w:pPr>
        <w:autoSpaceDE/>
        <w:autoSpaceDN/>
        <w:adjustRightInd/>
        <w:jc w:val="both"/>
        <w:rPr>
          <w:rFonts w:cs="Arial"/>
          <w:snapToGrid/>
          <w:szCs w:val="22"/>
        </w:rPr>
      </w:pPr>
      <w:r w:rsidRPr="00FD4AAB">
        <w:rPr>
          <w:rFonts w:cs="Arial"/>
          <w:snapToGrid/>
          <w:szCs w:val="22"/>
        </w:rPr>
        <w:t>Die zutreffende Alternative bitte ankreuzen (keine Mehrfachangabe):</w:t>
      </w:r>
    </w:p>
    <w:p w14:paraId="5EE02FC7" w14:textId="77777777" w:rsidR="004C4DF8" w:rsidRPr="00FD4AAB" w:rsidRDefault="004C4DF8" w:rsidP="004C4DF8">
      <w:pPr>
        <w:autoSpaceDE/>
        <w:autoSpaceDN/>
        <w:adjustRightInd/>
        <w:jc w:val="both"/>
        <w:rPr>
          <w:rFonts w:cs="Arial"/>
          <w:snapToGrid/>
          <w:szCs w:val="22"/>
        </w:rPr>
      </w:pPr>
    </w:p>
    <w:p w14:paraId="5995D695" w14:textId="77777777" w:rsidR="004C4DF8" w:rsidRPr="00FD4AAB" w:rsidRDefault="004C4DF8" w:rsidP="004C4DF8">
      <w:pPr>
        <w:autoSpaceDE/>
        <w:autoSpaceDN/>
        <w:adjustRightInd/>
        <w:jc w:val="both"/>
        <w:rPr>
          <w:rFonts w:cs="Arial"/>
          <w:snapToGrid/>
          <w:szCs w:val="22"/>
        </w:rPr>
      </w:pPr>
    </w:p>
    <w:p w14:paraId="350D6153" w14:textId="4DEE3E57" w:rsidR="009B0CC2" w:rsidRPr="009B0CC2" w:rsidRDefault="003A4248" w:rsidP="009B0CC2">
      <w:pPr>
        <w:autoSpaceDE/>
        <w:autoSpaceDN/>
        <w:adjustRightInd/>
        <w:spacing w:before="60" w:after="60" w:line="276" w:lineRule="auto"/>
        <w:ind w:left="709" w:hanging="709"/>
        <w:jc w:val="both"/>
        <w:rPr>
          <w:szCs w:val="22"/>
        </w:rPr>
      </w:pPr>
      <w:sdt>
        <w:sdtPr>
          <w:rPr>
            <w:rFonts w:ascii="MS Gothic" w:eastAsia="MS Gothic" w:hAnsi="MS Gothic" w:cs="Arial"/>
            <w:snapToGrid/>
            <w:szCs w:val="22"/>
          </w:rPr>
          <w:id w:val="-17197422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B8D" w:rsidRPr="00994B8D">
            <w:rPr>
              <w:rFonts w:ascii="MS Gothic" w:eastAsia="MS Gothic" w:hAnsi="MS Gothic" w:cs="Arial" w:hint="eastAsia"/>
              <w:snapToGrid/>
              <w:szCs w:val="22"/>
            </w:rPr>
            <w:t>☐</w:t>
          </w:r>
        </w:sdtContent>
      </w:sdt>
      <w:r w:rsidR="004C4DF8" w:rsidRPr="00994B8D">
        <w:rPr>
          <w:rFonts w:cs="Arial"/>
          <w:snapToGrid/>
          <w:szCs w:val="22"/>
        </w:rPr>
        <w:tab/>
        <w:t xml:space="preserve">Mein Unternehmen verfügt über eine </w:t>
      </w:r>
      <w:r w:rsidR="009B0CC2" w:rsidRPr="009B0CC2">
        <w:rPr>
          <w:szCs w:val="22"/>
        </w:rPr>
        <w:t xml:space="preserve">Betriebshaftpflichtversicherung bei einem Versicherungsunternehmen mit Sitz in Deutschland oder in einem anderen Mitgliedstaat der Europäischen Union mit einer Mindestdeckungssumme von 5.000.000 EUR je Schadensereignis für Personen- und Sachschäden sowie eine Vermögensschadenhaftpflichtversicherung mit einer Deckungssumme von mindestens 250.000 EUR je Schadensfall. </w:t>
      </w:r>
    </w:p>
    <w:p w14:paraId="6456048B" w14:textId="662E8FE0" w:rsidR="004C4DF8" w:rsidRPr="00FD4AAB" w:rsidRDefault="004C4DF8" w:rsidP="00994B8D">
      <w:pPr>
        <w:pStyle w:val="Listenabsatz"/>
        <w:autoSpaceDE/>
        <w:autoSpaceDN/>
        <w:adjustRightInd/>
        <w:spacing w:before="60" w:after="60" w:line="276" w:lineRule="auto"/>
        <w:ind w:left="709" w:hanging="4"/>
        <w:jc w:val="both"/>
        <w:rPr>
          <w:rFonts w:cs="Arial"/>
          <w:snapToGrid/>
          <w:szCs w:val="22"/>
        </w:rPr>
      </w:pPr>
      <w:r w:rsidRPr="00FD4AAB">
        <w:rPr>
          <w:rFonts w:cs="Arial"/>
          <w:snapToGrid/>
          <w:szCs w:val="22"/>
          <w:u w:val="single"/>
        </w:rPr>
        <w:t xml:space="preserve">Den Versicherungsnachweis füge ich meinem Angebot bei. </w:t>
      </w:r>
    </w:p>
    <w:p w14:paraId="52F93059" w14:textId="77777777" w:rsidR="004C4DF8" w:rsidRPr="00FD4AAB" w:rsidRDefault="004C4DF8" w:rsidP="004C4DF8">
      <w:pPr>
        <w:autoSpaceDE/>
        <w:autoSpaceDN/>
        <w:adjustRightInd/>
        <w:ind w:left="705" w:hanging="705"/>
        <w:jc w:val="both"/>
        <w:rPr>
          <w:rFonts w:cs="Arial"/>
          <w:snapToGrid/>
          <w:szCs w:val="22"/>
        </w:rPr>
      </w:pPr>
    </w:p>
    <w:p w14:paraId="436359F4" w14:textId="09F23072" w:rsidR="004C4DF8" w:rsidRPr="009B0CC2" w:rsidRDefault="003A4248" w:rsidP="009B0CC2">
      <w:pPr>
        <w:autoSpaceDE/>
        <w:autoSpaceDN/>
        <w:adjustRightInd/>
        <w:spacing w:before="60" w:after="60" w:line="276" w:lineRule="auto"/>
        <w:ind w:left="709" w:hanging="709"/>
        <w:jc w:val="both"/>
        <w:rPr>
          <w:szCs w:val="22"/>
        </w:rPr>
      </w:pPr>
      <w:sdt>
        <w:sdtPr>
          <w:rPr>
            <w:rFonts w:cs="Arial"/>
            <w:snapToGrid/>
            <w:szCs w:val="22"/>
          </w:rPr>
          <w:id w:val="-1439748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2503" w:rsidRPr="00FD4AAB">
            <w:rPr>
              <w:rFonts w:ascii="Segoe UI Symbol" w:eastAsia="MS Gothic" w:hAnsi="Segoe UI Symbol" w:cs="Segoe UI Symbol"/>
              <w:snapToGrid/>
              <w:szCs w:val="22"/>
            </w:rPr>
            <w:t>☐</w:t>
          </w:r>
        </w:sdtContent>
      </w:sdt>
      <w:r w:rsidR="004C4DF8" w:rsidRPr="00FD4AAB">
        <w:rPr>
          <w:rFonts w:cs="Arial"/>
          <w:snapToGrid/>
          <w:szCs w:val="22"/>
        </w:rPr>
        <w:tab/>
        <w:t xml:space="preserve">Mein Unternehmen verfügt momentan über </w:t>
      </w:r>
      <w:r w:rsidR="004C4DF8" w:rsidRPr="00FD4AAB">
        <w:rPr>
          <w:rFonts w:cs="Arial"/>
          <w:b/>
          <w:snapToGrid/>
          <w:szCs w:val="22"/>
        </w:rPr>
        <w:t>keine</w:t>
      </w:r>
      <w:r w:rsidR="004C4DF8" w:rsidRPr="00FD4AAB">
        <w:rPr>
          <w:rFonts w:cs="Arial"/>
          <w:snapToGrid/>
          <w:szCs w:val="22"/>
        </w:rPr>
        <w:t xml:space="preserve"> entsprechende </w:t>
      </w:r>
      <w:r w:rsidR="004C4DF8" w:rsidRPr="00FD4AAB">
        <w:rPr>
          <w:rFonts w:cs="Arial"/>
          <w:b/>
          <w:snapToGrid/>
          <w:szCs w:val="22"/>
        </w:rPr>
        <w:t>Haftpflichtversicherung</w:t>
      </w:r>
      <w:r w:rsidR="004C4DF8" w:rsidRPr="00FD4AAB">
        <w:rPr>
          <w:rFonts w:cs="Arial"/>
          <w:snapToGrid/>
          <w:szCs w:val="22"/>
        </w:rPr>
        <w:t xml:space="preserve">. Ich verpflichte mich hiermit, im Fall der Auftragserteilung vor Leistungsbeginn eine </w:t>
      </w:r>
      <w:r w:rsidR="009B0CC2" w:rsidRPr="009B0CC2">
        <w:rPr>
          <w:szCs w:val="22"/>
        </w:rPr>
        <w:t>Betriebshaftpflichtversicherung bei einem Versicherungsunternehmen mit Sitz in Deutschland oder in einem anderen Mitgliedstaat der Europäischen Union mit einer Mindestdeckungssumme von 5.000.000 EUR je Schadensereignis für Personen- und Sachschäden sowie eine Vermögensschadenhaftpflichtversicherung mit einer Deckungssumme von mindestens 250.000 EUR je Schadensfall</w:t>
      </w:r>
      <w:r w:rsidR="009B0CC2">
        <w:rPr>
          <w:szCs w:val="22"/>
        </w:rPr>
        <w:t xml:space="preserve"> </w:t>
      </w:r>
      <w:r w:rsidR="004C4DF8" w:rsidRPr="00FD4AAB">
        <w:rPr>
          <w:rFonts w:cs="Arial"/>
          <w:snapToGrid/>
          <w:szCs w:val="22"/>
        </w:rPr>
        <w:t xml:space="preserve">abzuschließen, nachzuweisen und für die Laufzeit des Vertrages bzw. der Auftragsausführung aufrecht zu erhalten. </w:t>
      </w:r>
    </w:p>
    <w:p w14:paraId="557EAD32" w14:textId="77777777" w:rsidR="008C71C1" w:rsidRPr="00FD4AAB" w:rsidRDefault="008C71C1" w:rsidP="00D54F0D">
      <w:pPr>
        <w:autoSpaceDE/>
        <w:autoSpaceDN/>
        <w:adjustRightInd/>
        <w:jc w:val="both"/>
        <w:rPr>
          <w:rFonts w:eastAsia="Calibri" w:cs="Arial"/>
          <w:snapToGrid/>
          <w:szCs w:val="22"/>
          <w:lang w:eastAsia="en-US" w:bidi="en-US"/>
        </w:rPr>
      </w:pPr>
    </w:p>
    <w:p w14:paraId="77C742E8" w14:textId="77777777" w:rsidR="00157FDC" w:rsidRPr="00FD4AAB" w:rsidRDefault="00157FDC" w:rsidP="00D54F0D">
      <w:pPr>
        <w:autoSpaceDE/>
        <w:autoSpaceDN/>
        <w:adjustRightInd/>
        <w:jc w:val="both"/>
        <w:rPr>
          <w:rFonts w:eastAsia="Calibri" w:cs="Arial"/>
          <w:snapToGrid/>
          <w:szCs w:val="22"/>
          <w:lang w:eastAsia="en-US" w:bidi="en-US"/>
        </w:rPr>
      </w:pPr>
    </w:p>
    <w:p w14:paraId="325EC621" w14:textId="77777777" w:rsidR="00157FDC" w:rsidRPr="00FD4AAB" w:rsidRDefault="00157FDC" w:rsidP="00D54F0D">
      <w:pPr>
        <w:autoSpaceDE/>
        <w:autoSpaceDN/>
        <w:adjustRightInd/>
        <w:jc w:val="both"/>
        <w:rPr>
          <w:rFonts w:eastAsia="Calibri" w:cs="Arial"/>
          <w:snapToGrid/>
          <w:szCs w:val="22"/>
          <w:lang w:eastAsia="en-US" w:bidi="en-US"/>
        </w:rPr>
      </w:pPr>
    </w:p>
    <w:p w14:paraId="78E39F99" w14:textId="77777777" w:rsidR="00157FDC" w:rsidRPr="00FD4AAB" w:rsidRDefault="00157FDC" w:rsidP="00D54F0D">
      <w:pPr>
        <w:autoSpaceDE/>
        <w:autoSpaceDN/>
        <w:adjustRightInd/>
        <w:jc w:val="both"/>
        <w:rPr>
          <w:rFonts w:eastAsia="Calibri" w:cs="Arial"/>
          <w:snapToGrid/>
          <w:szCs w:val="22"/>
          <w:lang w:eastAsia="en-US" w:bidi="en-US"/>
        </w:rPr>
      </w:pPr>
    </w:p>
    <w:p w14:paraId="4F6EB8F3" w14:textId="77777777" w:rsidR="00BB66BD" w:rsidRPr="00FD4AAB" w:rsidRDefault="00BB66BD" w:rsidP="00BB6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textAlignment w:val="baseline"/>
        <w:rPr>
          <w:rFonts w:eastAsia="Calibri" w:cs="Arial"/>
          <w:snapToGrid/>
          <w:szCs w:val="22"/>
          <w:lang w:eastAsia="en-US" w:bidi="en-US"/>
        </w:rPr>
      </w:pPr>
      <w:r w:rsidRPr="00FD4AAB">
        <w:rPr>
          <w:rFonts w:cs="Arial"/>
          <w:snapToGrid/>
          <w:szCs w:val="22"/>
        </w:rPr>
        <w:br/>
      </w:r>
      <w:r w:rsidRPr="00FD4AAB">
        <w:rPr>
          <w:rFonts w:cs="Arial"/>
          <w:snapToGrid/>
          <w:szCs w:val="22"/>
        </w:rPr>
        <w:br/>
      </w:r>
      <w:r w:rsidRPr="00FD4AAB">
        <w:rPr>
          <w:rFonts w:cs="Arial"/>
          <w:snapToGrid/>
          <w:szCs w:val="22"/>
        </w:rPr>
        <w:br/>
      </w:r>
      <w:sdt>
        <w:sdtPr>
          <w:rPr>
            <w:rFonts w:eastAsia="Calibri" w:cs="Arial"/>
            <w:snapToGrid/>
            <w:szCs w:val="22"/>
            <w:lang w:eastAsia="en-US" w:bidi="en-US"/>
          </w:rPr>
          <w:id w:val="-140590038"/>
          <w:placeholder>
            <w:docPart w:val="E4453D332179458280C17D3D89BB5B5D"/>
          </w:placeholder>
          <w:showingPlcHdr/>
          <w:text/>
        </w:sdtPr>
        <w:sdtEndPr/>
        <w:sdtContent>
          <w:r w:rsidRPr="00FD4AAB">
            <w:rPr>
              <w:rStyle w:val="Platzhaltertext"/>
              <w:rFonts w:cs="Arial"/>
              <w:szCs w:val="22"/>
            </w:rPr>
            <w:t>Klicken Sie hier, um Text einzugeben.</w:t>
          </w:r>
        </w:sdtContent>
      </w:sdt>
      <w:r w:rsidRPr="00FD4AAB">
        <w:rPr>
          <w:rFonts w:eastAsia="Calibri" w:cs="Arial"/>
          <w:snapToGrid/>
          <w:szCs w:val="22"/>
          <w:lang w:eastAsia="en-US" w:bidi="en-US"/>
        </w:rPr>
        <w:tab/>
      </w:r>
      <w:r w:rsidRPr="00FD4AAB">
        <w:rPr>
          <w:rFonts w:eastAsia="Calibri" w:cs="Arial"/>
          <w:snapToGrid/>
          <w:szCs w:val="22"/>
          <w:lang w:eastAsia="en-US" w:bidi="en-US"/>
        </w:rPr>
        <w:tab/>
      </w:r>
      <w:sdt>
        <w:sdtPr>
          <w:rPr>
            <w:rFonts w:eastAsia="Calibri" w:cs="Arial"/>
            <w:snapToGrid/>
            <w:szCs w:val="22"/>
            <w:lang w:eastAsia="en-US" w:bidi="en-US"/>
          </w:rPr>
          <w:id w:val="-1749412635"/>
          <w:placeholder>
            <w:docPart w:val="0A51B2DF692F4087A43077F8547EA872"/>
          </w:placeholder>
          <w:showingPlcHdr/>
          <w:text/>
        </w:sdtPr>
        <w:sdtEndPr/>
        <w:sdtContent>
          <w:r w:rsidRPr="00FD4AAB">
            <w:rPr>
              <w:rStyle w:val="Platzhaltertext"/>
              <w:rFonts w:cs="Arial"/>
              <w:szCs w:val="22"/>
            </w:rPr>
            <w:t>Klicken Sie hier, um Text einzugeben.</w:t>
          </w:r>
        </w:sdtContent>
      </w:sdt>
    </w:p>
    <w:p w14:paraId="65BA3298" w14:textId="77777777" w:rsidR="00BB66BD" w:rsidRPr="00FD4AAB" w:rsidRDefault="00BB66BD" w:rsidP="00BB6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textAlignment w:val="baseline"/>
        <w:rPr>
          <w:rFonts w:eastAsia="Calibri" w:cs="Arial"/>
          <w:snapToGrid/>
          <w:szCs w:val="22"/>
          <w:lang w:eastAsia="en-US" w:bidi="en-US"/>
        </w:rPr>
      </w:pPr>
      <w:r w:rsidRPr="00FD4AAB">
        <w:rPr>
          <w:rFonts w:eastAsia="Calibri" w:cs="Arial"/>
          <w:snapToGrid/>
          <w:szCs w:val="22"/>
          <w:lang w:eastAsia="en-US" w:bidi="en-US"/>
        </w:rPr>
        <w:t>(Ort, Datum)</w:t>
      </w:r>
      <w:r w:rsidRPr="00FD4AAB">
        <w:rPr>
          <w:rFonts w:eastAsia="Calibri" w:cs="Arial"/>
          <w:snapToGrid/>
          <w:szCs w:val="22"/>
          <w:lang w:eastAsia="en-US" w:bidi="en-US"/>
        </w:rPr>
        <w:tab/>
      </w:r>
      <w:r w:rsidRPr="00FD4AAB">
        <w:rPr>
          <w:rFonts w:eastAsia="Calibri" w:cs="Arial"/>
          <w:snapToGrid/>
          <w:szCs w:val="22"/>
          <w:lang w:eastAsia="en-US" w:bidi="en-US"/>
        </w:rPr>
        <w:tab/>
      </w:r>
      <w:r w:rsidRPr="00FD4AAB">
        <w:rPr>
          <w:rFonts w:eastAsia="Calibri" w:cs="Arial"/>
          <w:snapToGrid/>
          <w:szCs w:val="22"/>
          <w:lang w:eastAsia="en-US" w:bidi="en-US"/>
        </w:rPr>
        <w:tab/>
      </w:r>
      <w:r w:rsidRPr="00FD4AAB">
        <w:rPr>
          <w:rFonts w:eastAsia="Calibri" w:cs="Arial"/>
          <w:snapToGrid/>
          <w:szCs w:val="22"/>
          <w:lang w:eastAsia="en-US" w:bidi="en-US"/>
        </w:rPr>
        <w:tab/>
      </w:r>
      <w:r w:rsidRPr="00FD4AAB">
        <w:rPr>
          <w:rFonts w:eastAsia="Calibri" w:cs="Arial"/>
          <w:snapToGrid/>
          <w:szCs w:val="22"/>
          <w:lang w:eastAsia="en-US" w:bidi="en-US"/>
        </w:rPr>
        <w:tab/>
      </w:r>
      <w:r w:rsidRPr="00FD4AAB">
        <w:rPr>
          <w:rFonts w:eastAsia="Calibri" w:cs="Arial"/>
          <w:snapToGrid/>
          <w:szCs w:val="22"/>
          <w:lang w:eastAsia="en-US" w:bidi="en-US"/>
        </w:rPr>
        <w:tab/>
        <w:t>(Firmenname, Rechtsform)</w:t>
      </w:r>
    </w:p>
    <w:p w14:paraId="3333D5C6" w14:textId="77777777" w:rsidR="00BB66BD" w:rsidRPr="00FD4AAB" w:rsidRDefault="00BB66BD" w:rsidP="00BB6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rFonts w:eastAsia="Calibri" w:cs="Arial"/>
          <w:snapToGrid/>
          <w:szCs w:val="22"/>
          <w:lang w:eastAsia="en-US" w:bidi="en-US"/>
        </w:rPr>
      </w:pPr>
    </w:p>
    <w:p w14:paraId="669CDDA0" w14:textId="77777777" w:rsidR="00CD30B0" w:rsidRPr="00FD4AAB" w:rsidRDefault="00CD30B0" w:rsidP="00BB66BD">
      <w:pPr>
        <w:autoSpaceDE/>
        <w:autoSpaceDN/>
        <w:adjustRightInd/>
        <w:jc w:val="both"/>
        <w:rPr>
          <w:rFonts w:eastAsia="Calibri" w:cs="Arial"/>
          <w:snapToGrid/>
          <w:szCs w:val="22"/>
          <w:lang w:eastAsia="en-US" w:bidi="en-US"/>
        </w:rPr>
      </w:pPr>
    </w:p>
    <w:sectPr w:rsidR="00CD30B0" w:rsidRPr="00FD4AAB" w:rsidSect="001C261E">
      <w:headerReference w:type="default" r:id="rId8"/>
      <w:footerReference w:type="default" r:id="rId9"/>
      <w:type w:val="continuous"/>
      <w:pgSz w:w="11906" w:h="16838" w:code="9"/>
      <w:pgMar w:top="2410" w:right="964" w:bottom="1134" w:left="1418" w:header="765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B0EA3" w14:textId="77777777" w:rsidR="0010787B" w:rsidRDefault="0010787B">
      <w:r>
        <w:separator/>
      </w:r>
    </w:p>
  </w:endnote>
  <w:endnote w:type="continuationSeparator" w:id="0">
    <w:p w14:paraId="52A87ADB" w14:textId="77777777" w:rsidR="0010787B" w:rsidRDefault="00107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861CD" w14:textId="77777777" w:rsidR="00EB121D" w:rsidRPr="00742547" w:rsidRDefault="009D15F5" w:rsidP="00EB121D">
    <w:pPr>
      <w:pStyle w:val="Fuzeile"/>
      <w:tabs>
        <w:tab w:val="clear" w:pos="9072"/>
        <w:tab w:val="right" w:pos="9498"/>
      </w:tabs>
      <w:rPr>
        <w:sz w:val="18"/>
        <w:szCs w:val="16"/>
      </w:rPr>
    </w:pPr>
    <w:r w:rsidRPr="009D15F5">
      <w:rPr>
        <w:sz w:val="18"/>
        <w:szCs w:val="16"/>
      </w:rPr>
      <w:t>Eigenerklärung zur Haftpflichtversicherung</w:t>
    </w:r>
    <w:r w:rsidR="0083347B">
      <w:rPr>
        <w:sz w:val="18"/>
        <w:szCs w:val="16"/>
      </w:rPr>
      <w:tab/>
    </w:r>
    <w:r w:rsidR="00EB121D" w:rsidRPr="00742547">
      <w:rPr>
        <w:sz w:val="18"/>
        <w:szCs w:val="16"/>
      </w:rPr>
      <w:tab/>
      <w:t xml:space="preserve">Seite </w:t>
    </w:r>
    <w:r w:rsidR="00EB121D" w:rsidRPr="00742547">
      <w:rPr>
        <w:sz w:val="18"/>
        <w:szCs w:val="16"/>
      </w:rPr>
      <w:fldChar w:fldCharType="begin"/>
    </w:r>
    <w:r w:rsidR="00EB121D" w:rsidRPr="00742547">
      <w:rPr>
        <w:sz w:val="18"/>
        <w:szCs w:val="16"/>
      </w:rPr>
      <w:instrText xml:space="preserve"> PAGE   \* MERGEFORMAT </w:instrText>
    </w:r>
    <w:r w:rsidR="00EB121D" w:rsidRPr="00742547">
      <w:rPr>
        <w:sz w:val="18"/>
        <w:szCs w:val="16"/>
      </w:rPr>
      <w:fldChar w:fldCharType="separate"/>
    </w:r>
    <w:r w:rsidR="00FD4AAB">
      <w:rPr>
        <w:noProof/>
        <w:sz w:val="18"/>
        <w:szCs w:val="16"/>
      </w:rPr>
      <w:t>1</w:t>
    </w:r>
    <w:r w:rsidR="00EB121D" w:rsidRPr="00742547">
      <w:rPr>
        <w:sz w:val="18"/>
        <w:szCs w:val="16"/>
      </w:rPr>
      <w:fldChar w:fldCharType="end"/>
    </w:r>
    <w:r w:rsidR="00EB121D" w:rsidRPr="00742547">
      <w:rPr>
        <w:sz w:val="18"/>
        <w:szCs w:val="16"/>
      </w:rPr>
      <w:t xml:space="preserve"> von </w:t>
    </w:r>
    <w:r w:rsidR="00567084" w:rsidRPr="00742547">
      <w:rPr>
        <w:sz w:val="24"/>
      </w:rPr>
      <w:fldChar w:fldCharType="begin"/>
    </w:r>
    <w:r w:rsidR="00567084" w:rsidRPr="00742547">
      <w:rPr>
        <w:sz w:val="24"/>
      </w:rPr>
      <w:instrText xml:space="preserve"> NUMPAGES   \* MERGEFORMAT </w:instrText>
    </w:r>
    <w:r w:rsidR="00567084" w:rsidRPr="00742547">
      <w:rPr>
        <w:sz w:val="24"/>
      </w:rPr>
      <w:fldChar w:fldCharType="separate"/>
    </w:r>
    <w:r w:rsidR="00FD4AAB" w:rsidRPr="00FD4AAB">
      <w:rPr>
        <w:noProof/>
        <w:sz w:val="18"/>
        <w:szCs w:val="16"/>
      </w:rPr>
      <w:t>1</w:t>
    </w:r>
    <w:r w:rsidR="00567084" w:rsidRPr="00742547">
      <w:rPr>
        <w:noProof/>
        <w:sz w:val="18"/>
        <w:szCs w:val="16"/>
      </w:rPr>
      <w:fldChar w:fldCharType="end"/>
    </w:r>
  </w:p>
  <w:p w14:paraId="5EACC293" w14:textId="77777777" w:rsidR="00971462" w:rsidRPr="00567084" w:rsidRDefault="00567084">
    <w:pPr>
      <w:rPr>
        <w:sz w:val="18"/>
      </w:rPr>
    </w:pPr>
    <w:r w:rsidRPr="00567084">
      <w:rPr>
        <w:sz w:val="18"/>
      </w:rPr>
      <w:t xml:space="preserve">Stand </w:t>
    </w:r>
    <w:r w:rsidR="00FE477B">
      <w:rPr>
        <w:sz w:val="18"/>
      </w:rPr>
      <w:t>24.02.2020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1B7E4" w14:textId="77777777" w:rsidR="0010787B" w:rsidRDefault="0010787B">
      <w:r>
        <w:separator/>
      </w:r>
    </w:p>
  </w:footnote>
  <w:footnote w:type="continuationSeparator" w:id="0">
    <w:p w14:paraId="11BF5584" w14:textId="77777777" w:rsidR="0010787B" w:rsidRDefault="00107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6D618" w14:textId="77777777" w:rsidR="0010787B" w:rsidRPr="0010787B" w:rsidRDefault="00BC1143" w:rsidP="0042047D">
    <w:pPr>
      <w:pStyle w:val="Kopfzeile"/>
      <w:rPr>
        <w:rFonts w:cs="Arial"/>
        <w:b/>
        <w:snapToGrid/>
        <w:szCs w:val="22"/>
      </w:rPr>
    </w:pPr>
    <w:r>
      <w:rPr>
        <w:noProof/>
        <w:snapToGrid/>
      </w:rPr>
      <w:drawing>
        <wp:anchor distT="0" distB="0" distL="114300" distR="114300" simplePos="0" relativeHeight="251657728" behindDoc="0" locked="0" layoutInCell="1" allowOverlap="0" wp14:anchorId="1FC685B2" wp14:editId="1E03BA49">
          <wp:simplePos x="0" y="0"/>
          <wp:positionH relativeFrom="page">
            <wp:posOffset>5184775</wp:posOffset>
          </wp:positionH>
          <wp:positionV relativeFrom="page">
            <wp:posOffset>540385</wp:posOffset>
          </wp:positionV>
          <wp:extent cx="1814400" cy="486000"/>
          <wp:effectExtent l="0" t="0" r="0" b="9525"/>
          <wp:wrapNone/>
          <wp:docPr id="7" name="Bild 1" descr="logo_IBB_PC_RGB_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IBB_PC_RGB_prin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4400" cy="486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3148E7C"/>
    <w:lvl w:ilvl="0">
      <w:numFmt w:val="decimal"/>
      <w:lvlText w:val="*"/>
      <w:lvlJc w:val="left"/>
    </w:lvl>
  </w:abstractNum>
  <w:abstractNum w:abstractNumId="1" w15:restartNumberingAfterBreak="0">
    <w:nsid w:val="08042E40"/>
    <w:multiLevelType w:val="hybridMultilevel"/>
    <w:tmpl w:val="18200AD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52449"/>
    <w:multiLevelType w:val="singleLevel"/>
    <w:tmpl w:val="5F2E005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209B0245"/>
    <w:multiLevelType w:val="singleLevel"/>
    <w:tmpl w:val="84C02550"/>
    <w:lvl w:ilvl="0">
      <w:start w:val="3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28FE49A2"/>
    <w:multiLevelType w:val="hybridMultilevel"/>
    <w:tmpl w:val="08700DE2"/>
    <w:lvl w:ilvl="0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F951C85"/>
    <w:multiLevelType w:val="hybridMultilevel"/>
    <w:tmpl w:val="8612CF22"/>
    <w:lvl w:ilvl="0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2651B6E"/>
    <w:multiLevelType w:val="hybridMultilevel"/>
    <w:tmpl w:val="53647D5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F67AC"/>
    <w:multiLevelType w:val="hybridMultilevel"/>
    <w:tmpl w:val="4A18EBDA"/>
    <w:lvl w:ilvl="0" w:tplc="138C3B8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34381"/>
    <w:multiLevelType w:val="hybridMultilevel"/>
    <w:tmpl w:val="CFDA56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3D0FE9"/>
    <w:multiLevelType w:val="hybridMultilevel"/>
    <w:tmpl w:val="FF669F6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223B48"/>
    <w:multiLevelType w:val="hybridMultilevel"/>
    <w:tmpl w:val="5ECE87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40BF0"/>
    <w:multiLevelType w:val="singleLevel"/>
    <w:tmpl w:val="3B28FCEA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52AA7E5D"/>
    <w:multiLevelType w:val="hybridMultilevel"/>
    <w:tmpl w:val="5F941C00"/>
    <w:lvl w:ilvl="0" w:tplc="1C123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9C3E9C"/>
    <w:multiLevelType w:val="hybridMultilevel"/>
    <w:tmpl w:val="73AC1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E0AB7"/>
    <w:multiLevelType w:val="singleLevel"/>
    <w:tmpl w:val="78F6E282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5" w15:restartNumberingAfterBreak="0">
    <w:nsid w:val="56153389"/>
    <w:multiLevelType w:val="hybridMultilevel"/>
    <w:tmpl w:val="A60E0BC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874C67"/>
    <w:multiLevelType w:val="hybridMultilevel"/>
    <w:tmpl w:val="B4D841E4"/>
    <w:lvl w:ilvl="0" w:tplc="A99C581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B69FF"/>
    <w:multiLevelType w:val="hybridMultilevel"/>
    <w:tmpl w:val="5B66DA1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112472"/>
    <w:multiLevelType w:val="hybridMultilevel"/>
    <w:tmpl w:val="5728F770"/>
    <w:lvl w:ilvl="0" w:tplc="8D125C90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C95792"/>
    <w:multiLevelType w:val="hybridMultilevel"/>
    <w:tmpl w:val="F230C210"/>
    <w:lvl w:ilvl="0" w:tplc="AD9CE6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4C4796"/>
    <w:multiLevelType w:val="singleLevel"/>
    <w:tmpl w:val="0CE4E646"/>
    <w:lvl w:ilvl="0">
      <w:start w:val="4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74757A5D"/>
    <w:multiLevelType w:val="hybridMultilevel"/>
    <w:tmpl w:val="2250D8F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4234D0"/>
    <w:multiLevelType w:val="hybridMultilevel"/>
    <w:tmpl w:val="BEA670F0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514953"/>
    <w:multiLevelType w:val="hybridMultilevel"/>
    <w:tmpl w:val="8CBC79C6"/>
    <w:lvl w:ilvl="0" w:tplc="04070015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5882688">
    <w:abstractNumId w:val="1"/>
  </w:num>
  <w:num w:numId="2" w16cid:durableId="840436885">
    <w:abstractNumId w:val="23"/>
  </w:num>
  <w:num w:numId="3" w16cid:durableId="1302416993">
    <w:abstractNumId w:val="21"/>
  </w:num>
  <w:num w:numId="4" w16cid:durableId="893547280">
    <w:abstractNumId w:val="17"/>
  </w:num>
  <w:num w:numId="5" w16cid:durableId="29689399">
    <w:abstractNumId w:val="15"/>
  </w:num>
  <w:num w:numId="6" w16cid:durableId="1560433383">
    <w:abstractNumId w:val="6"/>
  </w:num>
  <w:num w:numId="7" w16cid:durableId="942103975">
    <w:abstractNumId w:val="9"/>
  </w:num>
  <w:num w:numId="8" w16cid:durableId="1315112060">
    <w:abstractNumId w:val="22"/>
  </w:num>
  <w:num w:numId="9" w16cid:durableId="1109930838">
    <w:abstractNumId w:val="8"/>
  </w:num>
  <w:num w:numId="10" w16cid:durableId="1055742049">
    <w:abstractNumId w:val="16"/>
  </w:num>
  <w:num w:numId="11" w16cid:durableId="722873926">
    <w:abstractNumId w:val="7"/>
  </w:num>
  <w:num w:numId="12" w16cid:durableId="1709791474">
    <w:abstractNumId w:val="12"/>
  </w:num>
  <w:num w:numId="13" w16cid:durableId="149102993">
    <w:abstractNumId w:val="19"/>
  </w:num>
  <w:num w:numId="14" w16cid:durableId="206452918">
    <w:abstractNumId w:val="13"/>
  </w:num>
  <w:num w:numId="15" w16cid:durableId="587731211">
    <w:abstractNumId w:val="5"/>
  </w:num>
  <w:num w:numId="16" w16cid:durableId="717362273">
    <w:abstractNumId w:val="4"/>
  </w:num>
  <w:num w:numId="17" w16cid:durableId="793790654">
    <w:abstractNumId w:val="10"/>
  </w:num>
  <w:num w:numId="18" w16cid:durableId="416904113">
    <w:abstractNumId w:val="2"/>
  </w:num>
  <w:num w:numId="19" w16cid:durableId="161377964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 w16cid:durableId="896663933">
    <w:abstractNumId w:val="11"/>
  </w:num>
  <w:num w:numId="21" w16cid:durableId="1351952187">
    <w:abstractNumId w:val="3"/>
  </w:num>
  <w:num w:numId="22" w16cid:durableId="1440644092">
    <w:abstractNumId w:val="20"/>
  </w:num>
  <w:num w:numId="23" w16cid:durableId="46035870">
    <w:abstractNumId w:val="14"/>
  </w:num>
  <w:num w:numId="24" w16cid:durableId="803699394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dSAesR3DSkjaooEwdu6agMfaguj8VbmQ9vFk+xqysNZwLPTwfSV7Cigkubf02/B5+ufsAeq5EJt7QnTcOYjuw==" w:salt="nCz5llNfVZvJb+WcPk1zs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87B"/>
    <w:rsid w:val="00017C0C"/>
    <w:rsid w:val="00021454"/>
    <w:rsid w:val="000229C2"/>
    <w:rsid w:val="00051EF4"/>
    <w:rsid w:val="000613C3"/>
    <w:rsid w:val="00071341"/>
    <w:rsid w:val="00071835"/>
    <w:rsid w:val="00077EA8"/>
    <w:rsid w:val="0008700E"/>
    <w:rsid w:val="00090EA3"/>
    <w:rsid w:val="00091583"/>
    <w:rsid w:val="000C1440"/>
    <w:rsid w:val="000C2102"/>
    <w:rsid w:val="000C5E09"/>
    <w:rsid w:val="000D4827"/>
    <w:rsid w:val="000D6FCF"/>
    <w:rsid w:val="000E12B4"/>
    <w:rsid w:val="000F3A0C"/>
    <w:rsid w:val="0010787B"/>
    <w:rsid w:val="00127518"/>
    <w:rsid w:val="001324BA"/>
    <w:rsid w:val="00157FDC"/>
    <w:rsid w:val="0016216D"/>
    <w:rsid w:val="001637D5"/>
    <w:rsid w:val="001744D9"/>
    <w:rsid w:val="00185510"/>
    <w:rsid w:val="0018672C"/>
    <w:rsid w:val="001C08BC"/>
    <w:rsid w:val="001C261E"/>
    <w:rsid w:val="002000DF"/>
    <w:rsid w:val="00210DED"/>
    <w:rsid w:val="00221FD8"/>
    <w:rsid w:val="00225087"/>
    <w:rsid w:val="0023705D"/>
    <w:rsid w:val="00243DD4"/>
    <w:rsid w:val="00253688"/>
    <w:rsid w:val="00273652"/>
    <w:rsid w:val="00273662"/>
    <w:rsid w:val="002A52DB"/>
    <w:rsid w:val="002E0445"/>
    <w:rsid w:val="002E2E78"/>
    <w:rsid w:val="002F4901"/>
    <w:rsid w:val="0032009E"/>
    <w:rsid w:val="00326647"/>
    <w:rsid w:val="00336F83"/>
    <w:rsid w:val="00337C8F"/>
    <w:rsid w:val="00337E0D"/>
    <w:rsid w:val="0034131D"/>
    <w:rsid w:val="00351E1B"/>
    <w:rsid w:val="00367748"/>
    <w:rsid w:val="00371986"/>
    <w:rsid w:val="0037418B"/>
    <w:rsid w:val="00385356"/>
    <w:rsid w:val="003A3CFA"/>
    <w:rsid w:val="003A4248"/>
    <w:rsid w:val="003A6762"/>
    <w:rsid w:val="003C0971"/>
    <w:rsid w:val="003C3846"/>
    <w:rsid w:val="003F25C6"/>
    <w:rsid w:val="003F4E43"/>
    <w:rsid w:val="00404259"/>
    <w:rsid w:val="004043D3"/>
    <w:rsid w:val="004064F6"/>
    <w:rsid w:val="0042047D"/>
    <w:rsid w:val="00422503"/>
    <w:rsid w:val="004244DD"/>
    <w:rsid w:val="004353FF"/>
    <w:rsid w:val="00441D42"/>
    <w:rsid w:val="004469F8"/>
    <w:rsid w:val="004515AF"/>
    <w:rsid w:val="00454B37"/>
    <w:rsid w:val="00490710"/>
    <w:rsid w:val="004B0DC3"/>
    <w:rsid w:val="004C4DF8"/>
    <w:rsid w:val="00505A9B"/>
    <w:rsid w:val="00513DB8"/>
    <w:rsid w:val="00517A40"/>
    <w:rsid w:val="00522FBE"/>
    <w:rsid w:val="00556A82"/>
    <w:rsid w:val="00567084"/>
    <w:rsid w:val="005703BA"/>
    <w:rsid w:val="005834F8"/>
    <w:rsid w:val="005836C1"/>
    <w:rsid w:val="00591D9C"/>
    <w:rsid w:val="005A61AF"/>
    <w:rsid w:val="005C3168"/>
    <w:rsid w:val="005E4C58"/>
    <w:rsid w:val="005E78CB"/>
    <w:rsid w:val="005F1FD7"/>
    <w:rsid w:val="00615327"/>
    <w:rsid w:val="006162FB"/>
    <w:rsid w:val="006249A8"/>
    <w:rsid w:val="00627812"/>
    <w:rsid w:val="00656326"/>
    <w:rsid w:val="00663BA1"/>
    <w:rsid w:val="00674F0F"/>
    <w:rsid w:val="006803F6"/>
    <w:rsid w:val="006932CC"/>
    <w:rsid w:val="006934EF"/>
    <w:rsid w:val="006B4497"/>
    <w:rsid w:val="006E7FF6"/>
    <w:rsid w:val="006F04A8"/>
    <w:rsid w:val="00701106"/>
    <w:rsid w:val="00710B5E"/>
    <w:rsid w:val="00731C2D"/>
    <w:rsid w:val="00734298"/>
    <w:rsid w:val="0073787F"/>
    <w:rsid w:val="00742547"/>
    <w:rsid w:val="00745443"/>
    <w:rsid w:val="0076401F"/>
    <w:rsid w:val="0077352B"/>
    <w:rsid w:val="007767AB"/>
    <w:rsid w:val="0078539F"/>
    <w:rsid w:val="0079709E"/>
    <w:rsid w:val="007B7464"/>
    <w:rsid w:val="007D1813"/>
    <w:rsid w:val="007D31DC"/>
    <w:rsid w:val="007D5AA4"/>
    <w:rsid w:val="007F422B"/>
    <w:rsid w:val="00827930"/>
    <w:rsid w:val="0083347B"/>
    <w:rsid w:val="00833748"/>
    <w:rsid w:val="00852484"/>
    <w:rsid w:val="00874FD3"/>
    <w:rsid w:val="00876CDB"/>
    <w:rsid w:val="008865DF"/>
    <w:rsid w:val="008B7643"/>
    <w:rsid w:val="008C71C1"/>
    <w:rsid w:val="008E2925"/>
    <w:rsid w:val="008E69A1"/>
    <w:rsid w:val="008F0B14"/>
    <w:rsid w:val="009102B0"/>
    <w:rsid w:val="00927C6F"/>
    <w:rsid w:val="0093109A"/>
    <w:rsid w:val="00971462"/>
    <w:rsid w:val="00984D66"/>
    <w:rsid w:val="00994B8D"/>
    <w:rsid w:val="009A29D8"/>
    <w:rsid w:val="009A686C"/>
    <w:rsid w:val="009B0CC2"/>
    <w:rsid w:val="009B4B00"/>
    <w:rsid w:val="009C4095"/>
    <w:rsid w:val="009D024F"/>
    <w:rsid w:val="009D15F5"/>
    <w:rsid w:val="00A01B6E"/>
    <w:rsid w:val="00A07DC9"/>
    <w:rsid w:val="00A10C58"/>
    <w:rsid w:val="00A4049D"/>
    <w:rsid w:val="00A4598A"/>
    <w:rsid w:val="00A95192"/>
    <w:rsid w:val="00AA5D13"/>
    <w:rsid w:val="00AB5D1E"/>
    <w:rsid w:val="00AC6D4A"/>
    <w:rsid w:val="00AD7ED3"/>
    <w:rsid w:val="00B02F54"/>
    <w:rsid w:val="00B30E83"/>
    <w:rsid w:val="00B52C85"/>
    <w:rsid w:val="00B56617"/>
    <w:rsid w:val="00BB66BD"/>
    <w:rsid w:val="00BC1143"/>
    <w:rsid w:val="00BC2CDC"/>
    <w:rsid w:val="00BE3A4F"/>
    <w:rsid w:val="00BF5531"/>
    <w:rsid w:val="00C10D4F"/>
    <w:rsid w:val="00C14875"/>
    <w:rsid w:val="00C25941"/>
    <w:rsid w:val="00C46A28"/>
    <w:rsid w:val="00C97658"/>
    <w:rsid w:val="00CB3628"/>
    <w:rsid w:val="00CB6D22"/>
    <w:rsid w:val="00CC4FC2"/>
    <w:rsid w:val="00CC66AE"/>
    <w:rsid w:val="00CD30B0"/>
    <w:rsid w:val="00D12C7C"/>
    <w:rsid w:val="00D147A3"/>
    <w:rsid w:val="00D54F0D"/>
    <w:rsid w:val="00D748F7"/>
    <w:rsid w:val="00D8201F"/>
    <w:rsid w:val="00DC72DB"/>
    <w:rsid w:val="00DD32FB"/>
    <w:rsid w:val="00DD3FAD"/>
    <w:rsid w:val="00DF05AD"/>
    <w:rsid w:val="00DF6F65"/>
    <w:rsid w:val="00E151AA"/>
    <w:rsid w:val="00E16EC7"/>
    <w:rsid w:val="00E725CC"/>
    <w:rsid w:val="00EA4C1F"/>
    <w:rsid w:val="00EB121D"/>
    <w:rsid w:val="00EB3656"/>
    <w:rsid w:val="00EB53A4"/>
    <w:rsid w:val="00ED43D0"/>
    <w:rsid w:val="00EE1324"/>
    <w:rsid w:val="00EE4E13"/>
    <w:rsid w:val="00F06667"/>
    <w:rsid w:val="00F06BB2"/>
    <w:rsid w:val="00F22382"/>
    <w:rsid w:val="00F300E0"/>
    <w:rsid w:val="00F3138D"/>
    <w:rsid w:val="00F37A8E"/>
    <w:rsid w:val="00F459E7"/>
    <w:rsid w:val="00F9038A"/>
    <w:rsid w:val="00F93959"/>
    <w:rsid w:val="00FA546C"/>
    <w:rsid w:val="00FC3CDF"/>
    <w:rsid w:val="00FD4AAB"/>
    <w:rsid w:val="00FE0682"/>
    <w:rsid w:val="00FE477B"/>
    <w:rsid w:val="00FE4FD0"/>
    <w:rsid w:val="00FE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BECACCE"/>
  <w15:docId w15:val="{A890B466-5769-41D5-B96E-4D5860989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2925"/>
    <w:pPr>
      <w:autoSpaceDE w:val="0"/>
      <w:autoSpaceDN w:val="0"/>
      <w:adjustRightInd w:val="0"/>
    </w:pPr>
    <w:rPr>
      <w:rFonts w:ascii="Arial" w:hAnsi="Arial"/>
      <w:snapToGrid w:val="0"/>
      <w:sz w:val="22"/>
    </w:rPr>
  </w:style>
  <w:style w:type="paragraph" w:styleId="berschrift1">
    <w:name w:val="heading 1"/>
    <w:basedOn w:val="Standard"/>
    <w:next w:val="Standard"/>
    <w:qFormat/>
    <w:pPr>
      <w:keepNext/>
      <w:spacing w:before="240" w:after="240"/>
      <w:outlineLvl w:val="0"/>
    </w:pPr>
    <w:rPr>
      <w:b/>
      <w:kern w:val="32"/>
      <w:sz w:val="36"/>
      <w:u w:val="single"/>
    </w:rPr>
  </w:style>
  <w:style w:type="paragraph" w:styleId="berschrift2">
    <w:name w:val="heading 2"/>
    <w:basedOn w:val="Standard"/>
    <w:next w:val="NurText"/>
    <w:qFormat/>
    <w:pPr>
      <w:keepNext/>
      <w:spacing w:before="360" w:after="240"/>
      <w:outlineLvl w:val="1"/>
    </w:pPr>
    <w:rPr>
      <w:b/>
      <w:sz w:val="36"/>
    </w:rPr>
  </w:style>
  <w:style w:type="paragraph" w:styleId="berschrift3">
    <w:name w:val="heading 3"/>
    <w:basedOn w:val="Standard"/>
    <w:next w:val="Standard"/>
    <w:qFormat/>
    <w:pPr>
      <w:keepNext/>
      <w:spacing w:before="240" w:after="240"/>
      <w:ind w:right="-470"/>
      <w:outlineLvl w:val="2"/>
    </w:pPr>
    <w:rPr>
      <w:b/>
      <w:sz w:val="32"/>
    </w:rPr>
  </w:style>
  <w:style w:type="paragraph" w:styleId="berschrift4">
    <w:name w:val="heading 4"/>
    <w:basedOn w:val="Standard"/>
    <w:next w:val="Standard"/>
    <w:qFormat/>
    <w:pPr>
      <w:keepNext/>
      <w:spacing w:before="240"/>
      <w:outlineLvl w:val="3"/>
    </w:pPr>
    <w:rPr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Pr>
      <w:rFonts w:ascii="Courier New" w:hAnsi="Courier New"/>
    </w:rPr>
  </w:style>
  <w:style w:type="paragraph" w:styleId="Verzeichnis2">
    <w:name w:val="toc 2"/>
    <w:basedOn w:val="Standard"/>
    <w:next w:val="Standard"/>
    <w:autoRedefine/>
    <w:semiHidden/>
    <w:pPr>
      <w:ind w:left="221"/>
    </w:pPr>
  </w:style>
  <w:style w:type="paragraph" w:styleId="Verzeichnis1">
    <w:name w:val="toc 1"/>
    <w:basedOn w:val="Standard"/>
    <w:next w:val="Standard"/>
    <w:autoRedefine/>
    <w:semiHidden/>
    <w:pPr>
      <w:tabs>
        <w:tab w:val="right" w:leader="dot" w:pos="9060"/>
      </w:tabs>
    </w:pPr>
    <w:rPr>
      <w:noProof/>
    </w:rPr>
  </w:style>
  <w:style w:type="table" w:styleId="Tabellenraster">
    <w:name w:val="Table Grid"/>
    <w:basedOn w:val="NormaleTabelle"/>
    <w:rsid w:val="00FE5D8B"/>
    <w:pPr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FE5D8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5D8B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FE5D8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B3628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9B4B00"/>
    <w:pPr>
      <w:autoSpaceDE/>
      <w:autoSpaceDN/>
      <w:adjustRightInd/>
    </w:pPr>
    <w:rPr>
      <w:rFonts w:eastAsia="Calibri" w:cs="Courier"/>
      <w:snapToGrid/>
      <w:sz w:val="20"/>
      <w:lang w:val="en-US" w:eastAsia="en-US" w:bidi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B4B00"/>
    <w:rPr>
      <w:rFonts w:ascii="Arial" w:eastAsia="Calibri" w:hAnsi="Arial" w:cs="Courier"/>
      <w:lang w:val="en-US" w:eastAsia="en-US" w:bidi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9B4B00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0E12B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Vorlagen\IBB%20Logobogen%20blanc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00FA2ED0F4E4CF1B5D30D1D96C550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1C2305-8C21-47EA-A0C1-7D56A8050BF4}"/>
      </w:docPartPr>
      <w:docPartBody>
        <w:p w:rsidR="008019FA" w:rsidRDefault="001329AE" w:rsidP="001329AE">
          <w:pPr>
            <w:pStyle w:val="D00FA2ED0F4E4CF1B5D30D1D96C550EE"/>
          </w:pPr>
          <w:r w:rsidRPr="008A777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4453D332179458280C17D3D89BB5B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89DCE8-FF85-4F7E-80AE-48531BB1D4BF}"/>
      </w:docPartPr>
      <w:docPartBody>
        <w:p w:rsidR="00F1357B" w:rsidRDefault="002879F5" w:rsidP="002879F5">
          <w:pPr>
            <w:pStyle w:val="E4453D332179458280C17D3D89BB5B5D"/>
          </w:pPr>
          <w:r w:rsidRPr="00A7615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A51B2DF692F4087A43077F8547EA8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56E10-A6C3-4C27-AE8D-A6163414054D}"/>
      </w:docPartPr>
      <w:docPartBody>
        <w:p w:rsidR="00F1357B" w:rsidRDefault="002879F5" w:rsidP="002879F5">
          <w:pPr>
            <w:pStyle w:val="0A51B2DF692F4087A43077F8547EA872"/>
          </w:pPr>
          <w:r w:rsidRPr="00A7615A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29AE"/>
    <w:rsid w:val="001329AE"/>
    <w:rsid w:val="002879F5"/>
    <w:rsid w:val="003F25C6"/>
    <w:rsid w:val="006E7FF6"/>
    <w:rsid w:val="008019FA"/>
    <w:rsid w:val="00F1357B"/>
    <w:rsid w:val="00F4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879F5"/>
    <w:rPr>
      <w:color w:val="808080"/>
    </w:rPr>
  </w:style>
  <w:style w:type="paragraph" w:customStyle="1" w:styleId="D00FA2ED0F4E4CF1B5D30D1D96C550EE">
    <w:name w:val="D00FA2ED0F4E4CF1B5D30D1D96C550EE"/>
    <w:rsid w:val="001329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E4453D332179458280C17D3D89BB5B5D">
    <w:name w:val="E4453D332179458280C17D3D89BB5B5D"/>
    <w:rsid w:val="002879F5"/>
    <w:pPr>
      <w:spacing w:after="160" w:line="259" w:lineRule="auto"/>
    </w:pPr>
  </w:style>
  <w:style w:type="paragraph" w:customStyle="1" w:styleId="0A51B2DF692F4087A43077F8547EA872">
    <w:name w:val="0A51B2DF692F4087A43077F8547EA872"/>
    <w:rsid w:val="002879F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IBB Farben CD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0ADCC"/>
      </a:accent1>
      <a:accent2>
        <a:srgbClr val="66CEE0"/>
      </a:accent2>
      <a:accent3>
        <a:srgbClr val="C0E5EB"/>
      </a:accent3>
      <a:accent4>
        <a:srgbClr val="FF5233"/>
      </a:accent4>
      <a:accent5>
        <a:srgbClr val="E3E2D5"/>
      </a:accent5>
      <a:accent6>
        <a:srgbClr val="AAAAAA"/>
      </a:accent6>
      <a:hlink>
        <a:srgbClr val="0495C5"/>
      </a:hlink>
      <a:folHlink>
        <a:srgbClr val="666666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9175A-F9A9-4F78-B5F8-FBB47C802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IBB Logobogen blanco</Template>
  <TotalTime>0</TotalTime>
  <Pages>1</Pages>
  <Words>162</Words>
  <Characters>1265</Characters>
  <Application>Microsoft Office Word</Application>
  <DocSecurity>0</DocSecurity>
  <Lines>36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Investitionsbank Berlin</vt:lpstr>
    </vt:vector>
  </TitlesOfParts>
  <Company>Investitionsbank Berlin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Investitionsbank Berlin</dc:title>
  <dc:creator>Gräfenberg, Anne</dc:creator>
  <cp:lastModifiedBy>Seyffarth, Karin</cp:lastModifiedBy>
  <cp:revision>14</cp:revision>
  <cp:lastPrinted>2020-02-24T14:44:00Z</cp:lastPrinted>
  <dcterms:created xsi:type="dcterms:W3CDTF">2020-12-21T08:14:00Z</dcterms:created>
  <dcterms:modified xsi:type="dcterms:W3CDTF">2026-08-06T14:33:00Z</dcterms:modified>
</cp:coreProperties>
</file>